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C213BF">
        <w:rPr>
          <w:rFonts w:ascii="Times New Roman" w:hAnsi="Times New Roman"/>
          <w:b/>
          <w:kern w:val="36"/>
          <w:sz w:val="24"/>
          <w:szCs w:val="24"/>
          <w:lang w:eastAsia="en-US"/>
        </w:rPr>
        <w:t>19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B716CB">
        <w:rPr>
          <w:rFonts w:ascii="Times New Roman" w:hAnsi="Times New Roman"/>
          <w:b/>
          <w:kern w:val="36"/>
          <w:sz w:val="24"/>
          <w:szCs w:val="24"/>
          <w:lang w:eastAsia="en-US"/>
        </w:rPr>
        <w:t>25</w:t>
      </w:r>
    </w:p>
    <w:p w:rsidR="00123A57" w:rsidRPr="00CB5198" w:rsidRDefault="007A7ACD" w:rsidP="00D97C42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</w:t>
      </w:r>
      <w:r w:rsidR="00265D7C">
        <w:rPr>
          <w:rFonts w:ascii="Times New Roman" w:hAnsi="Times New Roman"/>
          <w:b/>
          <w:kern w:val="36"/>
          <w:sz w:val="24"/>
          <w:szCs w:val="24"/>
          <w:lang w:eastAsia="en-US"/>
        </w:rPr>
        <w:t>и Д</w:t>
      </w:r>
      <w:r w:rsidR="00FB10B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окументации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о проведении запросов </w:t>
      </w:r>
      <w:r w:rsidR="00FB10B2">
        <w:rPr>
          <w:rFonts w:ascii="Times New Roman" w:hAnsi="Times New Roman"/>
          <w:b/>
          <w:kern w:val="36"/>
          <w:sz w:val="24"/>
          <w:szCs w:val="24"/>
          <w:lang w:eastAsia="en-US"/>
        </w:rPr>
        <w:t>предложений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в электронной форме</w:t>
      </w:r>
    </w:p>
    <w:p w:rsidR="00C450B3" w:rsidRPr="00651DF0" w:rsidRDefault="00C450B3" w:rsidP="00D97C42">
      <w:pPr>
        <w:spacing w:before="100" w:beforeAutospacing="1" w:after="105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EF46F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snapToGrid w:val="0"/>
                <w:sz w:val="22"/>
              </w:rPr>
              <w:t xml:space="preserve">г. </w:t>
            </w:r>
            <w:r w:rsidR="00EF46F8">
              <w:rPr>
                <w:rFonts w:ascii="Times New Roman" w:eastAsia="Times New Roman" w:hAnsi="Times New Roman"/>
                <w:snapToGrid w:val="0"/>
                <w:sz w:val="22"/>
              </w:rPr>
              <w:t>Москва, ул. Руставели, д.2</w:t>
            </w:r>
          </w:p>
        </w:tc>
        <w:tc>
          <w:tcPr>
            <w:tcW w:w="2835" w:type="dxa"/>
            <w:vAlign w:val="center"/>
          </w:tcPr>
          <w:p w:rsidR="00415761" w:rsidRPr="004E0AD2" w:rsidRDefault="005319E1" w:rsidP="003B20CC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C213BF">
              <w:rPr>
                <w:rFonts w:ascii="Times New Roman" w:eastAsia="Times New Roman" w:hAnsi="Times New Roman"/>
                <w:b/>
                <w:snapToGrid w:val="0"/>
                <w:sz w:val="22"/>
              </w:rPr>
              <w:t>03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B716CB">
              <w:rPr>
                <w:rFonts w:ascii="Times New Roman" w:eastAsia="Times New Roman" w:hAnsi="Times New Roman"/>
                <w:b/>
                <w:snapToGrid w:val="0"/>
                <w:sz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415761" w:rsidRPr="004E0AD2" w:rsidRDefault="005319E1" w:rsidP="003B20CC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C213BF">
              <w:rPr>
                <w:rFonts w:ascii="Times New Roman" w:eastAsia="Times New Roman" w:hAnsi="Times New Roman"/>
                <w:b/>
                <w:snapToGrid w:val="0"/>
                <w:sz w:val="22"/>
              </w:rPr>
              <w:t>.03</w:t>
            </w:r>
            <w:r w:rsidR="00DE0B88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B716CB">
              <w:rPr>
                <w:rFonts w:ascii="Times New Roman" w:eastAsia="Times New Roman" w:hAnsi="Times New Roman"/>
                <w:b/>
                <w:snapToGrid w:val="0"/>
                <w:sz w:val="22"/>
              </w:rPr>
              <w:t>5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CE3B30" w:rsidRPr="0019378D" w:rsidRDefault="0019378D" w:rsidP="008C404B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Титов Андрей Владимирович – </w:t>
      </w:r>
      <w:r w:rsidR="00B93E23">
        <w:rPr>
          <w:rFonts w:ascii="Times New Roman" w:hAnsi="Times New Roman"/>
          <w:bCs/>
          <w:iCs/>
          <w:sz w:val="24"/>
          <w:szCs w:val="24"/>
          <w:lang w:eastAsia="en-US"/>
        </w:rPr>
        <w:t>Д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иректор по логистике и МТО – начальник управления филиала ПАО «Россети Московский регион» – Северные электрические сети;</w:t>
      </w:r>
    </w:p>
    <w:p w:rsidR="007F42B6" w:rsidRDefault="00415761" w:rsidP="00937EB4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9378D">
        <w:rPr>
          <w:rFonts w:ascii="Times New Roman" w:hAnsi="Times New Roman"/>
          <w:b/>
          <w:bCs/>
          <w:sz w:val="24"/>
          <w:szCs w:val="24"/>
          <w:lang w:eastAsia="en-US"/>
        </w:rPr>
        <w:t>Члены Закупочной комиссии</w:t>
      </w:r>
      <w:r w:rsidRPr="0019378D"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:rsidR="00892DC0" w:rsidRPr="00892DC0" w:rsidRDefault="00B93E23" w:rsidP="00892DC0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</w:t>
      </w:r>
      <w:r w:rsidR="00892DC0"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аместитель начальника управления логистики филиала ПАО «Россети Московский регион» – Северные электрические сети;</w:t>
      </w:r>
    </w:p>
    <w:p w:rsidR="0019378D" w:rsidRPr="0019378D" w:rsidRDefault="003B20CC" w:rsidP="0019378D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Макурин Владимир Михайлович – Заместитель директора по </w:t>
      </w:r>
      <w:r w:rsidRPr="003B20CC">
        <w:rPr>
          <w:rFonts w:ascii="Times New Roman" w:hAnsi="Times New Roman"/>
          <w:sz w:val="24"/>
          <w:szCs w:val="24"/>
          <w:lang w:eastAsia="en-US"/>
        </w:rPr>
        <w:t>технологическому присоединению</w:t>
      </w:r>
      <w:r w:rsidR="00B93E23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:rsidR="0019378D" w:rsidRPr="0019378D" w:rsidRDefault="00B93E23" w:rsidP="0019378D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Осипов Иван Васильевич – З</w:t>
      </w:r>
      <w:r w:rsidR="008758A0" w:rsidRPr="008758A0">
        <w:rPr>
          <w:rFonts w:ascii="Times New Roman" w:hAnsi="Times New Roman" w:cs="Times New Roman"/>
          <w:sz w:val="24"/>
          <w:szCs w:val="24"/>
          <w:lang w:eastAsia="en-US"/>
        </w:rPr>
        <w:t>аместитель начальника управл</w:t>
      </w:r>
      <w:r w:rsidR="008758A0">
        <w:rPr>
          <w:rFonts w:ascii="Times New Roman" w:hAnsi="Times New Roman" w:cs="Times New Roman"/>
          <w:sz w:val="24"/>
          <w:szCs w:val="24"/>
          <w:lang w:eastAsia="en-US"/>
        </w:rPr>
        <w:t xml:space="preserve">ения капитального строительства </w:t>
      </w:r>
      <w:r w:rsidR="0019378D"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сети;</w:t>
      </w:r>
    </w:p>
    <w:p w:rsidR="00AA65A5" w:rsidRDefault="00AA65A5" w:rsidP="00AA65A5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19378D">
        <w:rPr>
          <w:rFonts w:ascii="Times New Roman" w:hAnsi="Times New Roman" w:cs="Times New Roman"/>
          <w:sz w:val="24"/>
          <w:szCs w:val="24"/>
        </w:rPr>
        <w:t>Жук Денис Станиславович</w:t>
      </w:r>
      <w:r w:rsidRPr="0019378D">
        <w:rPr>
          <w:rFonts w:ascii="Times New Roman" w:hAnsi="Times New Roman" w:cs="Times New Roman"/>
          <w:sz w:val="24"/>
          <w:szCs w:val="24"/>
          <w:lang w:eastAsia="en-US"/>
        </w:rPr>
        <w:t xml:space="preserve"> – </w:t>
      </w:r>
      <w:r w:rsidR="00B93E23">
        <w:rPr>
          <w:rFonts w:ascii="Times New Roman" w:hAnsi="Times New Roman" w:cs="Times New Roman"/>
          <w:sz w:val="24"/>
          <w:szCs w:val="24"/>
          <w:lang w:eastAsia="en-US"/>
        </w:rPr>
        <w:t>Заместитель</w:t>
      </w:r>
      <w:r w:rsidR="008758A0" w:rsidRPr="008758A0">
        <w:rPr>
          <w:rFonts w:ascii="Times New Roman" w:hAnsi="Times New Roman" w:cs="Times New Roman"/>
          <w:sz w:val="24"/>
          <w:szCs w:val="24"/>
          <w:lang w:eastAsia="en-US"/>
        </w:rPr>
        <w:t xml:space="preserve"> директора по капитальному строительству – начальник управления</w:t>
      </w:r>
      <w:r w:rsidR="008758A0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="008758A0"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</w:t>
      </w:r>
      <w:r w:rsidR="008D3D56">
        <w:rPr>
          <w:rFonts w:ascii="Times New Roman" w:hAnsi="Times New Roman"/>
          <w:bCs/>
          <w:iCs/>
          <w:sz w:val="24"/>
          <w:szCs w:val="24"/>
          <w:lang w:eastAsia="en-US"/>
        </w:rPr>
        <w:t>» – Северные электрические сети;</w:t>
      </w:r>
    </w:p>
    <w:p w:rsidR="008D3D56" w:rsidRDefault="008D3D56" w:rsidP="008D3D56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19378D">
        <w:rPr>
          <w:rFonts w:ascii="Times New Roman" w:hAnsi="Times New Roman"/>
          <w:sz w:val="24"/>
          <w:szCs w:val="24"/>
        </w:rPr>
        <w:t xml:space="preserve">Ганш Инна Юрьевна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– </w:t>
      </w:r>
      <w:r w:rsidRPr="0019378D">
        <w:rPr>
          <w:rFonts w:ascii="Times New Roman" w:hAnsi="Times New Roman"/>
          <w:sz w:val="24"/>
          <w:szCs w:val="24"/>
        </w:rPr>
        <w:t xml:space="preserve">начальник финансово-экономического управления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сети;</w:t>
      </w:r>
    </w:p>
    <w:p w:rsidR="00690870" w:rsidRPr="00690870" w:rsidRDefault="00690870" w:rsidP="00AA65A5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690870">
        <w:rPr>
          <w:rFonts w:ascii="Times New Roman" w:hAnsi="Times New Roman" w:cs="Times New Roman"/>
          <w:sz w:val="24"/>
          <w:szCs w:val="24"/>
          <w:lang w:eastAsia="en-US"/>
        </w:rPr>
        <w:t>Цыганков Сергей Станиславович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r w:rsidRPr="00690870">
        <w:rPr>
          <w:rFonts w:ascii="Times New Roman" w:hAnsi="Times New Roman" w:cs="Times New Roman"/>
          <w:sz w:val="24"/>
          <w:szCs w:val="24"/>
          <w:lang w:eastAsia="en-US"/>
        </w:rPr>
        <w:t>Начальник управления правового обеспече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ния и управления собственностью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» – Северные электрические сети.</w:t>
      </w:r>
    </w:p>
    <w:p w:rsidR="00415761" w:rsidRPr="00415761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7A7ACD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A8122F" w:rsidRDefault="00A8122F" w:rsidP="008C404B">
      <w:pPr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5E033B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86F34" w:rsidRPr="00486F34" w:rsidRDefault="00486F34" w:rsidP="00486F34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86F34">
        <w:rPr>
          <w:rFonts w:ascii="Times New Roman" w:hAnsi="Times New Roman"/>
          <w:sz w:val="24"/>
          <w:szCs w:val="24"/>
          <w:lang w:eastAsia="en-US"/>
        </w:rPr>
        <w:t>Об утверждении До</w:t>
      </w:r>
      <w:r w:rsidR="003B20CC">
        <w:rPr>
          <w:rFonts w:ascii="Times New Roman" w:hAnsi="Times New Roman"/>
          <w:sz w:val="24"/>
          <w:szCs w:val="24"/>
          <w:lang w:eastAsia="en-US"/>
        </w:rPr>
        <w:t>кументаций о закупке по запросу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предложений,</w:t>
      </w:r>
      <w:r w:rsidR="003B20CC">
        <w:rPr>
          <w:rFonts w:ascii="Times New Roman" w:hAnsi="Times New Roman"/>
          <w:sz w:val="24"/>
          <w:szCs w:val="24"/>
          <w:lang w:eastAsia="en-US"/>
        </w:rPr>
        <w:t xml:space="preserve"> Извещений о проведении запроса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предложений</w:t>
      </w:r>
      <w:r w:rsidRPr="00486F3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в электронной форме</w:t>
      </w:r>
      <w:r w:rsidR="003B20CC">
        <w:rPr>
          <w:rFonts w:ascii="Times New Roman" w:hAnsi="Times New Roman"/>
          <w:sz w:val="24"/>
          <w:szCs w:val="24"/>
          <w:lang w:eastAsia="en-US"/>
        </w:rPr>
        <w:t xml:space="preserve"> по лоту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согласно приложению 1 к настоящему протоколу.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486F34" w:rsidRPr="00486F34" w:rsidRDefault="003B20CC" w:rsidP="00486F34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Утвердить Документацию</w:t>
      </w:r>
      <w:r w:rsidR="00486F34" w:rsidRPr="00486F34">
        <w:rPr>
          <w:rFonts w:ascii="Times New Roman" w:hAnsi="Times New Roman"/>
          <w:sz w:val="24"/>
          <w:szCs w:val="24"/>
          <w:lang w:eastAsia="en-US"/>
        </w:rPr>
        <w:t xml:space="preserve"> о закупке по </w:t>
      </w:r>
      <w:r>
        <w:rPr>
          <w:rFonts w:ascii="Times New Roman" w:hAnsi="Times New Roman"/>
          <w:sz w:val="24"/>
          <w:szCs w:val="24"/>
          <w:lang w:eastAsia="en-US"/>
        </w:rPr>
        <w:t>запросу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предложений,</w:t>
      </w:r>
      <w:r>
        <w:rPr>
          <w:rFonts w:ascii="Times New Roman" w:hAnsi="Times New Roman"/>
          <w:sz w:val="24"/>
          <w:szCs w:val="24"/>
          <w:lang w:eastAsia="en-US"/>
        </w:rPr>
        <w:t xml:space="preserve"> Извещений о проведении запроса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предложений</w:t>
      </w:r>
      <w:r w:rsidRPr="00486F3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в электронной форме</w:t>
      </w:r>
      <w:r>
        <w:rPr>
          <w:rFonts w:ascii="Times New Roman" w:hAnsi="Times New Roman"/>
          <w:sz w:val="24"/>
          <w:szCs w:val="24"/>
          <w:lang w:eastAsia="en-US"/>
        </w:rPr>
        <w:t xml:space="preserve"> по лоту</w:t>
      </w:r>
      <w:r w:rsidRPr="00486F34">
        <w:rPr>
          <w:rFonts w:ascii="Times New Roman" w:hAnsi="Times New Roman"/>
          <w:sz w:val="24"/>
          <w:szCs w:val="24"/>
          <w:lang w:eastAsia="en-US"/>
        </w:rPr>
        <w:t xml:space="preserve"> согласно приложению 1 к настоящему протоколу</w:t>
      </w:r>
      <w:r w:rsidR="00486F34" w:rsidRPr="00486F34">
        <w:rPr>
          <w:rFonts w:ascii="Times New Roman" w:hAnsi="Times New Roman"/>
          <w:sz w:val="24"/>
          <w:szCs w:val="24"/>
          <w:lang w:eastAsia="en-US"/>
        </w:rPr>
        <w:t>.</w:t>
      </w:r>
    </w:p>
    <w:p w:rsidR="005E033B" w:rsidRPr="00651DF0" w:rsidRDefault="005E033B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B93E23" w:rsidRPr="0003387C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 xml:space="preserve"> «0</w:t>
      </w:r>
      <w:r w:rsidR="008D3D56">
        <w:rPr>
          <w:rFonts w:ascii="Times New Roman" w:hAnsi="Times New Roman"/>
          <w:sz w:val="24"/>
          <w:szCs w:val="24"/>
          <w:lang w:eastAsia="en-US"/>
        </w:rPr>
        <w:t>7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265D7C" w:rsidRPr="00651DF0" w:rsidRDefault="00CB5198" w:rsidP="001E35A1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D97C42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727F13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727F13" w:rsidRPr="00CB5198" w:rsidRDefault="00FE12B5" w:rsidP="00FE12B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п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27F13"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727F13" w:rsidRPr="00D97C42" w:rsidRDefault="00FE12B5" w:rsidP="003236E5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</w:t>
            </w:r>
            <w:r w:rsidR="00727F1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8" w:type="dxa"/>
            <w:vAlign w:val="center"/>
          </w:tcPr>
          <w:p w:rsidR="00727F13" w:rsidRPr="00CB5198" w:rsidRDefault="00FE12B5" w:rsidP="003236E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727F13" w:rsidRPr="00CB5198" w:rsidRDefault="00727F13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CF046D" w:rsidRPr="00A33D5F" w:rsidRDefault="005E033B" w:rsidP="001E35A1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86926" w:rsidRDefault="00D86926" w:rsidP="006F7C3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A65A5" w:rsidRDefault="00AA65A5" w:rsidP="006F7C3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A65A5" w:rsidRDefault="00AA65A5" w:rsidP="006F7C3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A65A5" w:rsidRDefault="00AA65A5" w:rsidP="006F7C3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D97C42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213BF">
        <w:rPr>
          <w:rFonts w:ascii="Times New Roman" w:hAnsi="Times New Roman"/>
          <w:i/>
          <w:sz w:val="22"/>
          <w:szCs w:val="24"/>
          <w:lang w:eastAsia="en-US"/>
        </w:rPr>
        <w:t>19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B716CB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5319E1">
        <w:rPr>
          <w:rFonts w:ascii="Times New Roman" w:hAnsi="Times New Roman"/>
          <w:i/>
          <w:sz w:val="22"/>
          <w:szCs w:val="24"/>
          <w:lang w:eastAsia="en-US"/>
        </w:rPr>
        <w:t>07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C213BF">
        <w:rPr>
          <w:rFonts w:ascii="Times New Roman" w:hAnsi="Times New Roman"/>
          <w:i/>
          <w:sz w:val="22"/>
          <w:szCs w:val="24"/>
          <w:lang w:eastAsia="en-US"/>
        </w:rPr>
        <w:t>марта</w:t>
      </w:r>
      <w:r w:rsidR="00DE0B88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B716CB">
        <w:rPr>
          <w:rFonts w:ascii="Times New Roman" w:hAnsi="Times New Roman"/>
          <w:i/>
          <w:sz w:val="22"/>
          <w:szCs w:val="24"/>
          <w:lang w:eastAsia="en-US"/>
        </w:rPr>
        <w:t>5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507D4A" w:rsidRPr="00E04EF5" w:rsidRDefault="00507D4A" w:rsidP="00507D4A">
      <w:pPr>
        <w:rPr>
          <w:rFonts w:ascii="Times New Roman" w:hAnsi="Times New Roman"/>
          <w:b/>
          <w:sz w:val="24"/>
          <w:szCs w:val="24"/>
          <w:lang w:eastAsia="en-US"/>
        </w:rPr>
      </w:pPr>
    </w:p>
    <w:p w:rsidR="00D61C1B" w:rsidRDefault="00C673C6" w:rsidP="00D61C1B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B80911" w:rsidRPr="00E04EF5" w:rsidRDefault="00B80911" w:rsidP="00D61C1B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363"/>
      </w:tblGrid>
      <w:tr w:rsidR="00C673C6" w:rsidTr="000A239D">
        <w:tc>
          <w:tcPr>
            <w:tcW w:w="1843" w:type="dxa"/>
            <w:vAlign w:val="center"/>
          </w:tcPr>
          <w:p w:rsidR="00C673C6" w:rsidRPr="00C673C6" w:rsidRDefault="00C673C6" w:rsidP="00C673C6">
            <w:pPr>
              <w:ind w:left="-142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>Номер закупки</w:t>
            </w:r>
          </w:p>
          <w:p w:rsidR="00C673C6" w:rsidRPr="00C673C6" w:rsidRDefault="00C673C6" w:rsidP="00FB5906">
            <w:pPr>
              <w:ind w:left="-142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 xml:space="preserve">(ID номер ЗНТ из </w:t>
            </w:r>
            <w:r w:rsidR="00FB5906">
              <w:rPr>
                <w:rFonts w:ascii="Times New Roman" w:hAnsi="Times New Roman"/>
                <w:sz w:val="20"/>
                <w:lang w:val="en-US" w:eastAsia="en-US"/>
              </w:rPr>
              <w:t>SAP</w:t>
            </w:r>
            <w:r w:rsidRPr="00C673C6">
              <w:rPr>
                <w:rFonts w:ascii="Times New Roman" w:hAnsi="Times New Roman"/>
                <w:sz w:val="20"/>
                <w:lang w:eastAsia="en-US"/>
              </w:rPr>
              <w:t>)</w:t>
            </w:r>
          </w:p>
        </w:tc>
        <w:tc>
          <w:tcPr>
            <w:tcW w:w="8363" w:type="dxa"/>
            <w:vAlign w:val="center"/>
          </w:tcPr>
          <w:p w:rsidR="00C673C6" w:rsidRPr="00C673C6" w:rsidRDefault="00C673C6" w:rsidP="00C673C6">
            <w:pPr>
              <w:ind w:right="-1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>Наименование лота</w:t>
            </w:r>
          </w:p>
        </w:tc>
      </w:tr>
      <w:tr w:rsidR="000A239D" w:rsidTr="000A239D">
        <w:trPr>
          <w:trHeight w:val="307"/>
        </w:trPr>
        <w:tc>
          <w:tcPr>
            <w:tcW w:w="1843" w:type="dxa"/>
            <w:vAlign w:val="center"/>
          </w:tcPr>
          <w:p w:rsidR="000A239D" w:rsidRPr="000A239D" w:rsidRDefault="00C213BF" w:rsidP="000A23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3BF">
              <w:rPr>
                <w:rFonts w:ascii="Times New Roman" w:hAnsi="Times New Roman"/>
                <w:color w:val="000000"/>
                <w:sz w:val="24"/>
                <w:szCs w:val="24"/>
              </w:rPr>
              <w:t>081-0019612</w:t>
            </w:r>
          </w:p>
        </w:tc>
        <w:tc>
          <w:tcPr>
            <w:tcW w:w="8363" w:type="dxa"/>
            <w:vAlign w:val="center"/>
          </w:tcPr>
          <w:p w:rsidR="000A239D" w:rsidRPr="000A239D" w:rsidRDefault="00C213BF" w:rsidP="000A23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13BF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СМР, ПНР, Оборудование (2 ПК) по титулу: Строительство КВЛ-6 кВ ЦРП2 - ТП1008 - ТП1010 - КТП 1012 п.Отрадное - Светлые горы - Горки-5 (взамен сущ. ВЛ-6 кВ) для освобождения земельного участка заявителя, в т.ч. ПИР, МО, Красногорский р-н, г. Красногорск, д. Марьино</w:t>
            </w:r>
          </w:p>
        </w:tc>
      </w:tr>
    </w:tbl>
    <w:p w:rsidR="00B93E23" w:rsidRDefault="00B93E23" w:rsidP="00FC12E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93E23" w:rsidRDefault="00B93E23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87E59" w:rsidRDefault="00F87E59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517D4" w:rsidRDefault="00A517D4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265D7C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1F4111" w:rsidRDefault="001F4111" w:rsidP="00BD1854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673C6" w:rsidRPr="00C673C6" w:rsidRDefault="00C673C6" w:rsidP="00BD1854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3B20CC" w:rsidRDefault="003B20CC" w:rsidP="003B20CC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="00C213BF">
        <w:rPr>
          <w:rFonts w:ascii="Times New Roman" w:hAnsi="Times New Roman"/>
          <w:i/>
          <w:sz w:val="22"/>
          <w:szCs w:val="24"/>
          <w:lang w:eastAsia="en-US"/>
        </w:rPr>
        <w:t>С/19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B716CB">
        <w:rPr>
          <w:rFonts w:ascii="Times New Roman" w:hAnsi="Times New Roman"/>
          <w:i/>
          <w:sz w:val="22"/>
          <w:szCs w:val="24"/>
          <w:lang w:eastAsia="en-US"/>
        </w:rPr>
        <w:t>5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5319E1">
        <w:rPr>
          <w:rFonts w:ascii="Times New Roman" w:hAnsi="Times New Roman"/>
          <w:i/>
          <w:sz w:val="22"/>
          <w:szCs w:val="24"/>
          <w:lang w:eastAsia="en-US"/>
        </w:rPr>
        <w:t>07</w:t>
      </w:r>
      <w:bookmarkStart w:id="0" w:name="_GoBack"/>
      <w:bookmarkEnd w:id="0"/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C213BF">
        <w:rPr>
          <w:rFonts w:ascii="Times New Roman" w:hAnsi="Times New Roman"/>
          <w:i/>
          <w:sz w:val="22"/>
          <w:szCs w:val="24"/>
          <w:lang w:eastAsia="en-US"/>
        </w:rPr>
        <w:t>марта</w:t>
      </w:r>
      <w:r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B716CB">
        <w:rPr>
          <w:rFonts w:ascii="Times New Roman" w:hAnsi="Times New Roman"/>
          <w:i/>
          <w:sz w:val="22"/>
          <w:szCs w:val="24"/>
          <w:lang w:eastAsia="en-US"/>
        </w:rPr>
        <w:t>5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37B87" w:rsidRDefault="00D37B87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622"/>
        <w:gridCol w:w="1473"/>
        <w:gridCol w:w="1701"/>
      </w:tblGrid>
      <w:tr w:rsidR="007A7ACD" w:rsidRPr="00C673C6" w:rsidTr="008D07E9">
        <w:tc>
          <w:tcPr>
            <w:tcW w:w="2518" w:type="dxa"/>
            <w:vAlign w:val="center"/>
          </w:tcPr>
          <w:p w:rsidR="007A7ACD" w:rsidRPr="00C673C6" w:rsidRDefault="007A7ACD" w:rsidP="008D07E9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 xml:space="preserve">ФИО </w:t>
            </w:r>
          </w:p>
          <w:p w:rsidR="007A7ACD" w:rsidRPr="00C673C6" w:rsidRDefault="007A7ACD" w:rsidP="008D07E9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члена комиссии</w:t>
            </w:r>
          </w:p>
        </w:tc>
        <w:tc>
          <w:tcPr>
            <w:tcW w:w="4622" w:type="dxa"/>
            <w:vAlign w:val="center"/>
          </w:tcPr>
          <w:p w:rsidR="007A7ACD" w:rsidRPr="00C673C6" w:rsidRDefault="007A7ACD" w:rsidP="008D07E9">
            <w:pPr>
              <w:keepNext/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Должность члена комиссии</w:t>
            </w:r>
          </w:p>
        </w:tc>
        <w:tc>
          <w:tcPr>
            <w:tcW w:w="1473" w:type="dxa"/>
            <w:vAlign w:val="center"/>
          </w:tcPr>
          <w:p w:rsidR="007A7ACD" w:rsidRPr="00C673C6" w:rsidRDefault="007A7ACD" w:rsidP="008D07E9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Позиция члена комиссии</w:t>
            </w:r>
          </w:p>
          <w:p w:rsidR="007A7ACD" w:rsidRPr="00C673C6" w:rsidRDefault="007A7ACD" w:rsidP="008D07E9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(за/против/ воздержался)</w:t>
            </w:r>
          </w:p>
        </w:tc>
        <w:tc>
          <w:tcPr>
            <w:tcW w:w="1701" w:type="dxa"/>
            <w:vAlign w:val="center"/>
          </w:tcPr>
          <w:p w:rsidR="007A7ACD" w:rsidRPr="00C673C6" w:rsidRDefault="007A7ACD" w:rsidP="008D07E9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Подпись члена комиссии</w:t>
            </w:r>
          </w:p>
        </w:tc>
      </w:tr>
      <w:tr w:rsidR="007A7ACD" w:rsidRPr="00C673C6" w:rsidTr="008D07E9">
        <w:tc>
          <w:tcPr>
            <w:tcW w:w="2518" w:type="dxa"/>
            <w:vAlign w:val="center"/>
          </w:tcPr>
          <w:p w:rsidR="007A7ACD" w:rsidRPr="002444B5" w:rsidRDefault="007A7ACD" w:rsidP="008D07E9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622" w:type="dxa"/>
            <w:vAlign w:val="center"/>
          </w:tcPr>
          <w:p w:rsidR="007A7ACD" w:rsidRPr="002444B5" w:rsidRDefault="007A7ACD" w:rsidP="008D07E9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73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6116C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A7ACD" w:rsidRPr="00C673C6" w:rsidTr="008D07E9">
        <w:trPr>
          <w:trHeight w:val="584"/>
        </w:trPr>
        <w:tc>
          <w:tcPr>
            <w:tcW w:w="2518" w:type="dxa"/>
            <w:vAlign w:val="center"/>
          </w:tcPr>
          <w:p w:rsidR="007A7ACD" w:rsidRPr="002444B5" w:rsidRDefault="003B20CC" w:rsidP="008D07E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622" w:type="dxa"/>
            <w:vAlign w:val="center"/>
          </w:tcPr>
          <w:p w:rsidR="007A7ACD" w:rsidRPr="002444B5" w:rsidRDefault="003B20CC" w:rsidP="008D07E9">
            <w:pPr>
              <w:spacing w:line="276" w:lineRule="auto"/>
              <w:ind w:right="-22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</w:t>
            </w:r>
            <w:r w:rsidRPr="003B20CC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аместитель директора по технологическому присоединению</w:t>
            </w:r>
          </w:p>
        </w:tc>
        <w:tc>
          <w:tcPr>
            <w:tcW w:w="1473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06116C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A7ACD" w:rsidRPr="00C673C6" w:rsidTr="008D07E9">
        <w:tc>
          <w:tcPr>
            <w:tcW w:w="2518" w:type="dxa"/>
            <w:vAlign w:val="center"/>
          </w:tcPr>
          <w:p w:rsidR="007A7ACD" w:rsidRPr="002444B5" w:rsidRDefault="007A7ACD" w:rsidP="008D07E9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>Ножкин Алексей Михайлович</w:t>
            </w:r>
          </w:p>
        </w:tc>
        <w:tc>
          <w:tcPr>
            <w:tcW w:w="4622" w:type="dxa"/>
            <w:vAlign w:val="center"/>
          </w:tcPr>
          <w:p w:rsidR="007A7ACD" w:rsidRPr="002444B5" w:rsidRDefault="007A7ACD" w:rsidP="008D07E9">
            <w:pPr>
              <w:spacing w:line="276" w:lineRule="auto"/>
              <w:ind w:right="-22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2444B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начальника управления логистики</w:t>
            </w:r>
          </w:p>
        </w:tc>
        <w:tc>
          <w:tcPr>
            <w:tcW w:w="1473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06116C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A7ACD" w:rsidRPr="00C673C6" w:rsidTr="008D07E9">
        <w:tc>
          <w:tcPr>
            <w:tcW w:w="2518" w:type="dxa"/>
            <w:vAlign w:val="center"/>
          </w:tcPr>
          <w:p w:rsidR="007A7ACD" w:rsidRPr="002444B5" w:rsidRDefault="008758A0" w:rsidP="008758A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Осипов Иван Васильевич – </w:t>
            </w:r>
          </w:p>
        </w:tc>
        <w:tc>
          <w:tcPr>
            <w:tcW w:w="4622" w:type="dxa"/>
            <w:vAlign w:val="center"/>
          </w:tcPr>
          <w:p w:rsidR="007A7ACD" w:rsidRPr="002444B5" w:rsidRDefault="008758A0" w:rsidP="008758A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Заместитель начальника управления капитального строительства </w:t>
            </w:r>
          </w:p>
        </w:tc>
        <w:tc>
          <w:tcPr>
            <w:tcW w:w="1473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A7ACD" w:rsidRPr="00C673C6" w:rsidTr="008D07E9">
        <w:tc>
          <w:tcPr>
            <w:tcW w:w="2518" w:type="dxa"/>
            <w:vAlign w:val="center"/>
          </w:tcPr>
          <w:p w:rsidR="007A7ACD" w:rsidRPr="002444B5" w:rsidRDefault="007A7ACD" w:rsidP="008D07E9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622" w:type="dxa"/>
            <w:vAlign w:val="center"/>
          </w:tcPr>
          <w:p w:rsidR="007A7ACD" w:rsidRPr="002444B5" w:rsidRDefault="00B93E23" w:rsidP="008D07E9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</w:t>
            </w:r>
            <w:r w:rsidR="008758A0"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директора по капитальному строительству – начальник управления</w:t>
            </w:r>
          </w:p>
        </w:tc>
        <w:tc>
          <w:tcPr>
            <w:tcW w:w="1473" w:type="dxa"/>
            <w:vAlign w:val="center"/>
          </w:tcPr>
          <w:p w:rsidR="007A7ACD" w:rsidRPr="00C450B3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7A7ACD" w:rsidRPr="0006116C" w:rsidRDefault="007A7ACD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690870" w:rsidRPr="00C673C6" w:rsidTr="008D07E9">
        <w:tc>
          <w:tcPr>
            <w:tcW w:w="2518" w:type="dxa"/>
            <w:vAlign w:val="center"/>
          </w:tcPr>
          <w:p w:rsidR="00690870" w:rsidRPr="002444B5" w:rsidRDefault="00690870" w:rsidP="008D07E9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</w:rPr>
              <w:t>Цыганков Сергей Станиславович</w:t>
            </w:r>
          </w:p>
        </w:tc>
        <w:tc>
          <w:tcPr>
            <w:tcW w:w="4622" w:type="dxa"/>
            <w:vAlign w:val="center"/>
          </w:tcPr>
          <w:p w:rsidR="00690870" w:rsidRPr="002444B5" w:rsidRDefault="00690870" w:rsidP="00690870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Начальник управления правового обеспечения и управления собственностью </w:t>
            </w:r>
          </w:p>
        </w:tc>
        <w:tc>
          <w:tcPr>
            <w:tcW w:w="1473" w:type="dxa"/>
            <w:vAlign w:val="center"/>
          </w:tcPr>
          <w:p w:rsidR="00690870" w:rsidRPr="00C450B3" w:rsidRDefault="00690870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690870" w:rsidRPr="0006116C" w:rsidRDefault="00690870" w:rsidP="008D07E9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8D3D56" w:rsidRPr="0006116C" w:rsidTr="008D3D5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56" w:rsidRPr="008D3D56" w:rsidRDefault="008D3D56" w:rsidP="00E5462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44B5"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56" w:rsidRPr="008D3D56" w:rsidRDefault="008D3D56" w:rsidP="00E5462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444B5">
              <w:rPr>
                <w:rFonts w:ascii="Times New Roman" w:hAnsi="Times New Roman"/>
                <w:sz w:val="22"/>
                <w:szCs w:val="22"/>
                <w:lang w:eastAsia="en-US"/>
              </w:rPr>
              <w:t>Начальник финансово-экономического управления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56" w:rsidRPr="0006116C" w:rsidRDefault="008D3D56" w:rsidP="00E54622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56" w:rsidRPr="0006116C" w:rsidRDefault="008D3D56" w:rsidP="00E54622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1E6A02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24D" w:rsidRDefault="0087224D" w:rsidP="00D84470">
      <w:r>
        <w:separator/>
      </w:r>
    </w:p>
  </w:endnote>
  <w:endnote w:type="continuationSeparator" w:id="0">
    <w:p w:rsidR="0087224D" w:rsidRDefault="0087224D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24D" w:rsidRDefault="0087224D" w:rsidP="00D84470">
      <w:r>
        <w:separator/>
      </w:r>
    </w:p>
  </w:footnote>
  <w:footnote w:type="continuationSeparator" w:id="0">
    <w:p w:rsidR="0087224D" w:rsidRDefault="0087224D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1D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CC6"/>
    <w:rsid w:val="00036232"/>
    <w:rsid w:val="0003637A"/>
    <w:rsid w:val="00036599"/>
    <w:rsid w:val="000367E1"/>
    <w:rsid w:val="0003684A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1C8"/>
    <w:rsid w:val="0004159B"/>
    <w:rsid w:val="0004189F"/>
    <w:rsid w:val="00041930"/>
    <w:rsid w:val="00041B54"/>
    <w:rsid w:val="00041C5F"/>
    <w:rsid w:val="00041E54"/>
    <w:rsid w:val="00041F47"/>
    <w:rsid w:val="00042448"/>
    <w:rsid w:val="00042741"/>
    <w:rsid w:val="00042D04"/>
    <w:rsid w:val="00042DAA"/>
    <w:rsid w:val="0004301F"/>
    <w:rsid w:val="00043067"/>
    <w:rsid w:val="0004331A"/>
    <w:rsid w:val="00043DAE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F2"/>
    <w:rsid w:val="00063834"/>
    <w:rsid w:val="00063A00"/>
    <w:rsid w:val="00063BAE"/>
    <w:rsid w:val="0006423C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A4"/>
    <w:rsid w:val="00092679"/>
    <w:rsid w:val="000928AD"/>
    <w:rsid w:val="00092997"/>
    <w:rsid w:val="00092AFB"/>
    <w:rsid w:val="00092E3C"/>
    <w:rsid w:val="000934A3"/>
    <w:rsid w:val="00093822"/>
    <w:rsid w:val="00093827"/>
    <w:rsid w:val="00093CB4"/>
    <w:rsid w:val="00094292"/>
    <w:rsid w:val="000943D4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14C9"/>
    <w:rsid w:val="000A17BD"/>
    <w:rsid w:val="000A20A7"/>
    <w:rsid w:val="000A239D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5B9"/>
    <w:rsid w:val="000B5C6C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40C8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F70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22BD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301A"/>
    <w:rsid w:val="00133407"/>
    <w:rsid w:val="00133508"/>
    <w:rsid w:val="001335A2"/>
    <w:rsid w:val="00133A81"/>
    <w:rsid w:val="00133B83"/>
    <w:rsid w:val="00133EB2"/>
    <w:rsid w:val="00133EC1"/>
    <w:rsid w:val="0013411B"/>
    <w:rsid w:val="0013422B"/>
    <w:rsid w:val="0013443C"/>
    <w:rsid w:val="00134565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808"/>
    <w:rsid w:val="00142A3D"/>
    <w:rsid w:val="00142CB7"/>
    <w:rsid w:val="00142F04"/>
    <w:rsid w:val="00142F82"/>
    <w:rsid w:val="001437B8"/>
    <w:rsid w:val="00143EA0"/>
    <w:rsid w:val="00144064"/>
    <w:rsid w:val="0014413A"/>
    <w:rsid w:val="00144A50"/>
    <w:rsid w:val="00145445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E1A"/>
    <w:rsid w:val="00160F4A"/>
    <w:rsid w:val="001612B8"/>
    <w:rsid w:val="0016153F"/>
    <w:rsid w:val="00161674"/>
    <w:rsid w:val="0016177E"/>
    <w:rsid w:val="00161E98"/>
    <w:rsid w:val="00161F57"/>
    <w:rsid w:val="0016244E"/>
    <w:rsid w:val="00162514"/>
    <w:rsid w:val="00163704"/>
    <w:rsid w:val="001637E0"/>
    <w:rsid w:val="00163A68"/>
    <w:rsid w:val="00163DF3"/>
    <w:rsid w:val="00164292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AA4"/>
    <w:rsid w:val="00175BEC"/>
    <w:rsid w:val="00176770"/>
    <w:rsid w:val="00176BF6"/>
    <w:rsid w:val="00176C36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5FBD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F37"/>
    <w:rsid w:val="001E2F46"/>
    <w:rsid w:val="001E3177"/>
    <w:rsid w:val="001E3218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5EC7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6F0"/>
    <w:rsid w:val="00237C66"/>
    <w:rsid w:val="00237E55"/>
    <w:rsid w:val="0024023C"/>
    <w:rsid w:val="002405E6"/>
    <w:rsid w:val="0024062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704"/>
    <w:rsid w:val="00243F20"/>
    <w:rsid w:val="00244288"/>
    <w:rsid w:val="002444B5"/>
    <w:rsid w:val="00244607"/>
    <w:rsid w:val="002446FF"/>
    <w:rsid w:val="00244778"/>
    <w:rsid w:val="002452FE"/>
    <w:rsid w:val="00245735"/>
    <w:rsid w:val="00245BDB"/>
    <w:rsid w:val="00245C38"/>
    <w:rsid w:val="00245E91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D7C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497"/>
    <w:rsid w:val="002B660B"/>
    <w:rsid w:val="002B6731"/>
    <w:rsid w:val="002B6C16"/>
    <w:rsid w:val="002B6DA5"/>
    <w:rsid w:val="002B6DE9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AA8"/>
    <w:rsid w:val="0034312B"/>
    <w:rsid w:val="003433AA"/>
    <w:rsid w:val="003434CE"/>
    <w:rsid w:val="00343D3B"/>
    <w:rsid w:val="00344136"/>
    <w:rsid w:val="00344DED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A54"/>
    <w:rsid w:val="00383011"/>
    <w:rsid w:val="00383183"/>
    <w:rsid w:val="00383732"/>
    <w:rsid w:val="00383799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0C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808"/>
    <w:rsid w:val="003C7D9F"/>
    <w:rsid w:val="003C7F4E"/>
    <w:rsid w:val="003D04A5"/>
    <w:rsid w:val="003D0949"/>
    <w:rsid w:val="003D0A60"/>
    <w:rsid w:val="003D0D3F"/>
    <w:rsid w:val="003D0F8C"/>
    <w:rsid w:val="003D1696"/>
    <w:rsid w:val="003D1D5F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A19"/>
    <w:rsid w:val="003F3DC0"/>
    <w:rsid w:val="003F44A0"/>
    <w:rsid w:val="003F4CE0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A58"/>
    <w:rsid w:val="004500A2"/>
    <w:rsid w:val="004502FE"/>
    <w:rsid w:val="004504A8"/>
    <w:rsid w:val="0045056E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F25"/>
    <w:rsid w:val="00455FDC"/>
    <w:rsid w:val="00455FFC"/>
    <w:rsid w:val="0045668D"/>
    <w:rsid w:val="0045689C"/>
    <w:rsid w:val="00456F44"/>
    <w:rsid w:val="0045732F"/>
    <w:rsid w:val="00457466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E1A"/>
    <w:rsid w:val="00475EA2"/>
    <w:rsid w:val="00476099"/>
    <w:rsid w:val="0047617F"/>
    <w:rsid w:val="004763B2"/>
    <w:rsid w:val="00476641"/>
    <w:rsid w:val="00476948"/>
    <w:rsid w:val="00476C63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6F34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70A"/>
    <w:rsid w:val="004927DA"/>
    <w:rsid w:val="00492A14"/>
    <w:rsid w:val="00492A4D"/>
    <w:rsid w:val="0049331C"/>
    <w:rsid w:val="00493406"/>
    <w:rsid w:val="004934D8"/>
    <w:rsid w:val="00493823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DE"/>
    <w:rsid w:val="004B6B27"/>
    <w:rsid w:val="004B71D1"/>
    <w:rsid w:val="004B75FB"/>
    <w:rsid w:val="004C0433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5F9F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19E1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F50"/>
    <w:rsid w:val="0054200F"/>
    <w:rsid w:val="005420CE"/>
    <w:rsid w:val="0054251D"/>
    <w:rsid w:val="0054288B"/>
    <w:rsid w:val="0054293D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A4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C"/>
    <w:rsid w:val="00561C9D"/>
    <w:rsid w:val="00561CC4"/>
    <w:rsid w:val="00561D6D"/>
    <w:rsid w:val="00562161"/>
    <w:rsid w:val="00562182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7A4"/>
    <w:rsid w:val="0056483B"/>
    <w:rsid w:val="00564B29"/>
    <w:rsid w:val="00564F28"/>
    <w:rsid w:val="00565739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1B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69B"/>
    <w:rsid w:val="005A0827"/>
    <w:rsid w:val="005A08A5"/>
    <w:rsid w:val="005A1234"/>
    <w:rsid w:val="005A17EF"/>
    <w:rsid w:val="005A1EED"/>
    <w:rsid w:val="005A1FEC"/>
    <w:rsid w:val="005A21A2"/>
    <w:rsid w:val="005A2B4C"/>
    <w:rsid w:val="005A2C38"/>
    <w:rsid w:val="005A343A"/>
    <w:rsid w:val="005A3846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39C"/>
    <w:rsid w:val="005B462C"/>
    <w:rsid w:val="005B4815"/>
    <w:rsid w:val="005B4A36"/>
    <w:rsid w:val="005B4E3E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1DC0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93A"/>
    <w:rsid w:val="00606B71"/>
    <w:rsid w:val="00606E63"/>
    <w:rsid w:val="006071CE"/>
    <w:rsid w:val="006073B4"/>
    <w:rsid w:val="00607780"/>
    <w:rsid w:val="006079DC"/>
    <w:rsid w:val="00607A80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9F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40DC"/>
    <w:rsid w:val="0062418D"/>
    <w:rsid w:val="006245EA"/>
    <w:rsid w:val="0062484B"/>
    <w:rsid w:val="00624A60"/>
    <w:rsid w:val="006250D7"/>
    <w:rsid w:val="00625206"/>
    <w:rsid w:val="00625690"/>
    <w:rsid w:val="0062578B"/>
    <w:rsid w:val="006260FE"/>
    <w:rsid w:val="0062614E"/>
    <w:rsid w:val="00626497"/>
    <w:rsid w:val="00626784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98D"/>
    <w:rsid w:val="006B3345"/>
    <w:rsid w:val="006B35F7"/>
    <w:rsid w:val="006B366A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6407"/>
    <w:rsid w:val="006C641E"/>
    <w:rsid w:val="006C64B2"/>
    <w:rsid w:val="006C65FB"/>
    <w:rsid w:val="006C6B20"/>
    <w:rsid w:val="006C6C08"/>
    <w:rsid w:val="006C7A95"/>
    <w:rsid w:val="006C7D04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86E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ED"/>
    <w:rsid w:val="006F2038"/>
    <w:rsid w:val="006F20A7"/>
    <w:rsid w:val="006F2982"/>
    <w:rsid w:val="006F2AFA"/>
    <w:rsid w:val="006F2CAB"/>
    <w:rsid w:val="006F2CFD"/>
    <w:rsid w:val="006F2D84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7173"/>
    <w:rsid w:val="00737509"/>
    <w:rsid w:val="00737933"/>
    <w:rsid w:val="007401C1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9CF"/>
    <w:rsid w:val="00742F2F"/>
    <w:rsid w:val="0074336A"/>
    <w:rsid w:val="007436C1"/>
    <w:rsid w:val="0074371D"/>
    <w:rsid w:val="007437EF"/>
    <w:rsid w:val="007437F1"/>
    <w:rsid w:val="00743F4F"/>
    <w:rsid w:val="007448BC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E46"/>
    <w:rsid w:val="00750AFA"/>
    <w:rsid w:val="00750E90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486"/>
    <w:rsid w:val="00777648"/>
    <w:rsid w:val="00777802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A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82C"/>
    <w:rsid w:val="007A0A32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73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9C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915"/>
    <w:rsid w:val="007F59E6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AC5"/>
    <w:rsid w:val="00816D6E"/>
    <w:rsid w:val="008174BA"/>
    <w:rsid w:val="0081757C"/>
    <w:rsid w:val="00817804"/>
    <w:rsid w:val="0081784E"/>
    <w:rsid w:val="00817A9A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358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999"/>
    <w:rsid w:val="00837A43"/>
    <w:rsid w:val="00837BA0"/>
    <w:rsid w:val="00837BF1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7A"/>
    <w:rsid w:val="008603E3"/>
    <w:rsid w:val="00860DC4"/>
    <w:rsid w:val="00861441"/>
    <w:rsid w:val="0086171F"/>
    <w:rsid w:val="008617D7"/>
    <w:rsid w:val="00861B8F"/>
    <w:rsid w:val="00861D37"/>
    <w:rsid w:val="00861E1E"/>
    <w:rsid w:val="00861FA7"/>
    <w:rsid w:val="00862032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24D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6370"/>
    <w:rsid w:val="008C6577"/>
    <w:rsid w:val="008C66EE"/>
    <w:rsid w:val="008C677F"/>
    <w:rsid w:val="008C6B41"/>
    <w:rsid w:val="008C6BFC"/>
    <w:rsid w:val="008C6CD1"/>
    <w:rsid w:val="008C77D5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BE5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34D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F0B"/>
    <w:rsid w:val="00905098"/>
    <w:rsid w:val="00905417"/>
    <w:rsid w:val="00905635"/>
    <w:rsid w:val="0090576E"/>
    <w:rsid w:val="00905859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7203"/>
    <w:rsid w:val="0091746F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CDA"/>
    <w:rsid w:val="00954CEA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4F7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B77"/>
    <w:rsid w:val="009A5BD0"/>
    <w:rsid w:val="009A6215"/>
    <w:rsid w:val="009A63A6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C3E"/>
    <w:rsid w:val="009C1DA9"/>
    <w:rsid w:val="009C203C"/>
    <w:rsid w:val="009C2360"/>
    <w:rsid w:val="009C281B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A1E"/>
    <w:rsid w:val="009E7D3E"/>
    <w:rsid w:val="009E7FA8"/>
    <w:rsid w:val="009F0999"/>
    <w:rsid w:val="009F0EA1"/>
    <w:rsid w:val="009F13D3"/>
    <w:rsid w:val="009F22D8"/>
    <w:rsid w:val="009F26E7"/>
    <w:rsid w:val="009F28A7"/>
    <w:rsid w:val="009F2ADA"/>
    <w:rsid w:val="009F2C9E"/>
    <w:rsid w:val="009F2DB9"/>
    <w:rsid w:val="009F3244"/>
    <w:rsid w:val="009F341D"/>
    <w:rsid w:val="009F3592"/>
    <w:rsid w:val="009F3C6B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40C6"/>
    <w:rsid w:val="00A2430E"/>
    <w:rsid w:val="00A244AD"/>
    <w:rsid w:val="00A24584"/>
    <w:rsid w:val="00A24620"/>
    <w:rsid w:val="00A24646"/>
    <w:rsid w:val="00A2494C"/>
    <w:rsid w:val="00A24C61"/>
    <w:rsid w:val="00A25034"/>
    <w:rsid w:val="00A25076"/>
    <w:rsid w:val="00A257C8"/>
    <w:rsid w:val="00A2597F"/>
    <w:rsid w:val="00A26247"/>
    <w:rsid w:val="00A26250"/>
    <w:rsid w:val="00A2698B"/>
    <w:rsid w:val="00A26A94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38D"/>
    <w:rsid w:val="00A36514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7D4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8A5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50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DFE"/>
    <w:rsid w:val="00AB1E3D"/>
    <w:rsid w:val="00AB23AF"/>
    <w:rsid w:val="00AB2571"/>
    <w:rsid w:val="00AB26AD"/>
    <w:rsid w:val="00AB2844"/>
    <w:rsid w:val="00AB287B"/>
    <w:rsid w:val="00AB301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371"/>
    <w:rsid w:val="00B00470"/>
    <w:rsid w:val="00B00536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A58"/>
    <w:rsid w:val="00B51E68"/>
    <w:rsid w:val="00B51F4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6CB"/>
    <w:rsid w:val="00B7175F"/>
    <w:rsid w:val="00B71ADE"/>
    <w:rsid w:val="00B71DA3"/>
    <w:rsid w:val="00B72014"/>
    <w:rsid w:val="00B72440"/>
    <w:rsid w:val="00B72698"/>
    <w:rsid w:val="00B727BB"/>
    <w:rsid w:val="00B72A6D"/>
    <w:rsid w:val="00B72AAE"/>
    <w:rsid w:val="00B72B67"/>
    <w:rsid w:val="00B736C1"/>
    <w:rsid w:val="00B73878"/>
    <w:rsid w:val="00B73DF3"/>
    <w:rsid w:val="00B73FA3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7DC"/>
    <w:rsid w:val="00BD2B44"/>
    <w:rsid w:val="00BD3356"/>
    <w:rsid w:val="00BD3705"/>
    <w:rsid w:val="00BD388F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720"/>
    <w:rsid w:val="00C01771"/>
    <w:rsid w:val="00C01A92"/>
    <w:rsid w:val="00C01DE5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EFA"/>
    <w:rsid w:val="00C14FC8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3BF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B8"/>
    <w:rsid w:val="00C76BCB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F0"/>
    <w:rsid w:val="00CD6409"/>
    <w:rsid w:val="00CD6CD8"/>
    <w:rsid w:val="00CD6D9F"/>
    <w:rsid w:val="00CD752D"/>
    <w:rsid w:val="00CD7534"/>
    <w:rsid w:val="00CD75C2"/>
    <w:rsid w:val="00CD76FE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9BD"/>
    <w:rsid w:val="00D04B2D"/>
    <w:rsid w:val="00D04FA2"/>
    <w:rsid w:val="00D052C9"/>
    <w:rsid w:val="00D05441"/>
    <w:rsid w:val="00D05527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A80"/>
    <w:rsid w:val="00D2437B"/>
    <w:rsid w:val="00D2444B"/>
    <w:rsid w:val="00D247E6"/>
    <w:rsid w:val="00D24A09"/>
    <w:rsid w:val="00D2507C"/>
    <w:rsid w:val="00D25E92"/>
    <w:rsid w:val="00D25FE1"/>
    <w:rsid w:val="00D26063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B39"/>
    <w:rsid w:val="00D35B48"/>
    <w:rsid w:val="00D360B4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76DE"/>
    <w:rsid w:val="00D97743"/>
    <w:rsid w:val="00D97C42"/>
    <w:rsid w:val="00D97C6D"/>
    <w:rsid w:val="00D97EF4"/>
    <w:rsid w:val="00DA00A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B35"/>
    <w:rsid w:val="00DA3D03"/>
    <w:rsid w:val="00DA3D80"/>
    <w:rsid w:val="00DA548C"/>
    <w:rsid w:val="00DA55C7"/>
    <w:rsid w:val="00DA5C06"/>
    <w:rsid w:val="00DA6404"/>
    <w:rsid w:val="00DA6832"/>
    <w:rsid w:val="00DA68D1"/>
    <w:rsid w:val="00DA6DE0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320B"/>
    <w:rsid w:val="00E633CA"/>
    <w:rsid w:val="00E63642"/>
    <w:rsid w:val="00E63829"/>
    <w:rsid w:val="00E63CCC"/>
    <w:rsid w:val="00E64249"/>
    <w:rsid w:val="00E64402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301"/>
    <w:rsid w:val="00E735F9"/>
    <w:rsid w:val="00E73637"/>
    <w:rsid w:val="00E73E99"/>
    <w:rsid w:val="00E744E8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734A"/>
    <w:rsid w:val="00E87803"/>
    <w:rsid w:val="00E87A23"/>
    <w:rsid w:val="00E87F52"/>
    <w:rsid w:val="00E9033A"/>
    <w:rsid w:val="00E9037E"/>
    <w:rsid w:val="00E904A7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EE1"/>
    <w:rsid w:val="00EC71D5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9FC"/>
    <w:rsid w:val="00F22DC5"/>
    <w:rsid w:val="00F22F31"/>
    <w:rsid w:val="00F23126"/>
    <w:rsid w:val="00F23450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5015C"/>
    <w:rsid w:val="00F50220"/>
    <w:rsid w:val="00F503E5"/>
    <w:rsid w:val="00F5085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606AF"/>
    <w:rsid w:val="00F61E8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87E59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DC"/>
    <w:rsid w:val="00FA2F33"/>
    <w:rsid w:val="00FA308F"/>
    <w:rsid w:val="00FA3148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B2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5E"/>
    <w:rsid w:val="00FB57E4"/>
    <w:rsid w:val="00FB5906"/>
    <w:rsid w:val="00FB5C1A"/>
    <w:rsid w:val="00FB5E4B"/>
    <w:rsid w:val="00FB5E71"/>
    <w:rsid w:val="00FB5F17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BB1"/>
    <w:rsid w:val="00FC2D70"/>
    <w:rsid w:val="00FC30F7"/>
    <w:rsid w:val="00FC3370"/>
    <w:rsid w:val="00FC372F"/>
    <w:rsid w:val="00FC3CF4"/>
    <w:rsid w:val="00FC3F5B"/>
    <w:rsid w:val="00FC4478"/>
    <w:rsid w:val="00FC44E6"/>
    <w:rsid w:val="00FC466D"/>
    <w:rsid w:val="00FC481C"/>
    <w:rsid w:val="00FC4D83"/>
    <w:rsid w:val="00FC4E6A"/>
    <w:rsid w:val="00FC523D"/>
    <w:rsid w:val="00FC5B57"/>
    <w:rsid w:val="00FC5B72"/>
    <w:rsid w:val="00FC6105"/>
    <w:rsid w:val="00FC614C"/>
    <w:rsid w:val="00FC634B"/>
    <w:rsid w:val="00FC6939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C98"/>
    <w:rsid w:val="00FE6FE6"/>
    <w:rsid w:val="00FE7135"/>
    <w:rsid w:val="00FE7650"/>
    <w:rsid w:val="00FE77D1"/>
    <w:rsid w:val="00FE79E0"/>
    <w:rsid w:val="00FE7CB2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D41723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0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2BF9F-926B-4E72-B928-6757414D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4038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Kuzovkova</dc:creator>
  <cp:lastModifiedBy>Тихомирова Вера Олеговна</cp:lastModifiedBy>
  <cp:revision>993</cp:revision>
  <cp:lastPrinted>2024-01-16T07:00:00Z</cp:lastPrinted>
  <dcterms:created xsi:type="dcterms:W3CDTF">2018-03-26T09:48:00Z</dcterms:created>
  <dcterms:modified xsi:type="dcterms:W3CDTF">2025-03-07T05:50:00Z</dcterms:modified>
</cp:coreProperties>
</file>